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C8C76" w14:textId="339C6955" w:rsidR="00717D41" w:rsidRDefault="00717D41">
      <w:pPr>
        <w:rPr>
          <w:b/>
          <w:bCs/>
          <w:sz w:val="28"/>
        </w:rPr>
      </w:pPr>
      <w:r>
        <w:rPr>
          <w:b/>
          <w:bCs/>
          <w:sz w:val="28"/>
        </w:rPr>
        <w:t>E</w:t>
      </w:r>
      <w:r w:rsidR="00892EA1">
        <w:rPr>
          <w:b/>
          <w:bCs/>
          <w:sz w:val="28"/>
        </w:rPr>
        <w:t xml:space="preserve"> </w:t>
      </w:r>
      <w:r>
        <w:rPr>
          <w:b/>
          <w:bCs/>
          <w:sz w:val="28"/>
        </w:rPr>
        <w:t>Svardokumenter</w:t>
      </w:r>
    </w:p>
    <w:p w14:paraId="367543E3" w14:textId="7FF3D77A" w:rsidR="00717D41" w:rsidRPr="00811217" w:rsidRDefault="00717D41">
      <w:pPr>
        <w:rPr>
          <w:b/>
          <w:bCs/>
          <w:sz w:val="28"/>
        </w:rPr>
      </w:pPr>
      <w:r w:rsidRPr="00811217">
        <w:rPr>
          <w:b/>
          <w:bCs/>
          <w:sz w:val="28"/>
        </w:rPr>
        <w:t>E4</w:t>
      </w:r>
      <w:r w:rsidR="00C64A2C">
        <w:rPr>
          <w:b/>
          <w:bCs/>
          <w:sz w:val="28"/>
        </w:rPr>
        <w:t xml:space="preserve"> </w:t>
      </w:r>
      <w:r w:rsidRPr="00811217">
        <w:rPr>
          <w:b/>
          <w:bCs/>
          <w:sz w:val="28"/>
        </w:rPr>
        <w:t>Prisskjema: Timepriser for mannskap og maskiner</w:t>
      </w:r>
    </w:p>
    <w:p w14:paraId="4BBA3E13" w14:textId="77777777" w:rsidR="00717D41" w:rsidRPr="00D93C42" w:rsidRDefault="00717D41">
      <w:pPr>
        <w:rPr>
          <w:highlight w:val="lightGray"/>
        </w:rPr>
      </w:pPr>
    </w:p>
    <w:p w14:paraId="3D68946A" w14:textId="72F0459E" w:rsidR="00A47B9A" w:rsidRPr="00811217" w:rsidRDefault="00A47B9A">
      <w:r w:rsidRPr="00811217">
        <w:t>Timepriser for mannskap og maskiner skal være i henhold til konkurransegrunnlagets krav</w:t>
      </w:r>
      <w:r w:rsidR="00E95499">
        <w:t>.</w:t>
      </w:r>
    </w:p>
    <w:p w14:paraId="7B92D1CC" w14:textId="77777777" w:rsidR="00717D41" w:rsidRPr="00D93C42" w:rsidRDefault="00717D41">
      <w:pPr>
        <w:rPr>
          <w:highlight w:val="lightGray"/>
        </w:rPr>
      </w:pPr>
    </w:p>
    <w:p w14:paraId="4A87708D" w14:textId="77777777" w:rsidR="00717D41" w:rsidRPr="00811217" w:rsidRDefault="00717D41">
      <w:r w:rsidRPr="00811217">
        <w:t>Tabellene fylles ut ved innsending av tilbud.</w:t>
      </w:r>
    </w:p>
    <w:p w14:paraId="48F5AB5C" w14:textId="77777777" w:rsidR="00717D41" w:rsidRPr="00D93C42" w:rsidRDefault="00717D41">
      <w:pPr>
        <w:rPr>
          <w:highlight w:val="lightGray"/>
        </w:rPr>
      </w:pPr>
    </w:p>
    <w:p w14:paraId="13BBD5F8" w14:textId="77777777" w:rsidR="00717D41" w:rsidRPr="00811217" w:rsidRDefault="00711C4B">
      <w:pPr>
        <w:rPr>
          <w:b/>
          <w:bCs/>
        </w:rPr>
      </w:pPr>
      <w:r w:rsidRPr="00811217">
        <w:rPr>
          <w:b/>
          <w:bCs/>
        </w:rPr>
        <w:t>Timepriser mannskap</w:t>
      </w:r>
    </w:p>
    <w:p w14:paraId="280C5400" w14:textId="77777777" w:rsidR="00717D41" w:rsidRPr="00D93C42" w:rsidRDefault="00717D41">
      <w:pPr>
        <w:rPr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2"/>
        <w:gridCol w:w="1390"/>
        <w:gridCol w:w="1766"/>
        <w:gridCol w:w="878"/>
        <w:gridCol w:w="2181"/>
      </w:tblGrid>
      <w:tr w:rsidR="00717D41" w:rsidRPr="00D93C42" w14:paraId="6630C0F4" w14:textId="77777777">
        <w:tc>
          <w:tcPr>
            <w:tcW w:w="4068" w:type="dxa"/>
            <w:gridSpan w:val="2"/>
          </w:tcPr>
          <w:p w14:paraId="7BFF53B8" w14:textId="77777777" w:rsidR="00717D41" w:rsidRPr="00811217" w:rsidRDefault="00717D41">
            <w:pPr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0D3BC43D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Timepris</w:t>
            </w:r>
          </w:p>
          <w:p w14:paraId="48E41E85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2739D4B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5866434D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pris</w:t>
            </w:r>
          </w:p>
        </w:tc>
      </w:tr>
      <w:tr w:rsidR="00717D41" w:rsidRPr="00D93C42" w14:paraId="7C60236C" w14:textId="77777777">
        <w:tc>
          <w:tcPr>
            <w:tcW w:w="4068" w:type="dxa"/>
            <w:gridSpan w:val="2"/>
          </w:tcPr>
          <w:p w14:paraId="776744A0" w14:textId="77777777" w:rsidR="00717D41" w:rsidRPr="00D93C42" w:rsidRDefault="00717D41">
            <w:pPr>
              <w:rPr>
                <w:sz w:val="20"/>
                <w:highlight w:val="lightGray"/>
              </w:rPr>
            </w:pPr>
            <w:r w:rsidRPr="00811217">
              <w:rPr>
                <w:sz w:val="20"/>
              </w:rPr>
              <w:t>Mannska</w:t>
            </w:r>
            <w:r w:rsidRPr="00D93C42">
              <w:rPr>
                <w:sz w:val="20"/>
                <w:highlight w:val="lightGray"/>
              </w:rPr>
              <w:t>p</w:t>
            </w:r>
          </w:p>
          <w:p w14:paraId="4FC0B538" w14:textId="77777777" w:rsidR="00717D41" w:rsidRPr="00D93C42" w:rsidRDefault="00717D41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2EF5125E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0ACE5EA4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2A117FCA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  <w:tr w:rsidR="00717D41" w:rsidRPr="00D93C42" w14:paraId="75F80580" w14:textId="77777777">
        <w:tc>
          <w:tcPr>
            <w:tcW w:w="4068" w:type="dxa"/>
            <w:gridSpan w:val="2"/>
            <w:shd w:val="clear" w:color="auto" w:fill="C0C0C0"/>
          </w:tcPr>
          <w:p w14:paraId="0F3BEB89" w14:textId="77777777" w:rsidR="00717D41" w:rsidRPr="00D93C42" w:rsidRDefault="00717D41" w:rsidP="00973675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08C79FA5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D442B3F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6B3BF377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  <w:tr w:rsidR="00717D41" w:rsidRPr="009B0EAC" w14:paraId="4B12F9F8" w14:textId="77777777">
        <w:tc>
          <w:tcPr>
            <w:tcW w:w="4068" w:type="dxa"/>
            <w:gridSpan w:val="2"/>
            <w:shd w:val="clear" w:color="auto" w:fill="C0C0C0"/>
          </w:tcPr>
          <w:p w14:paraId="46F807A5" w14:textId="77777777" w:rsidR="00717D41" w:rsidRPr="009B0EAC" w:rsidRDefault="00717D41">
            <w:pPr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1800" w:type="dxa"/>
            <w:vAlign w:val="center"/>
          </w:tcPr>
          <w:p w14:paraId="344A206E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ACAED7C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7605797F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</w:tr>
      <w:tr w:rsidR="00717D41" w:rsidRPr="009B0EAC" w14:paraId="6B664E7E" w14:textId="77777777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320C6A3F" w14:textId="77777777" w:rsidR="00717D41" w:rsidRPr="009B0EAC" w:rsidRDefault="00717D41">
            <w:pPr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154D3D9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E4FE0F5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6975E886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</w:tr>
      <w:tr w:rsidR="00717D41" w:rsidRPr="00D93C42" w14:paraId="34D85C9A" w14:textId="77777777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4EDE349A" w14:textId="77777777" w:rsidR="00717D41" w:rsidRPr="009B0EAC" w:rsidRDefault="00717D41">
            <w:pPr>
              <w:jc w:val="right"/>
              <w:rPr>
                <w:b/>
                <w:bCs/>
                <w:sz w:val="20"/>
                <w:highlight w:val="lightGray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3D94E976" w14:textId="77777777" w:rsidR="00717D41" w:rsidRPr="00811217" w:rsidRDefault="00717D41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 xml:space="preserve">Sum mannskap, </w:t>
            </w:r>
            <w:proofErr w:type="gramStart"/>
            <w:r w:rsidRPr="00811217">
              <w:rPr>
                <w:b/>
                <w:bCs/>
                <w:sz w:val="20"/>
              </w:rPr>
              <w:t>eksklusiv overtidstillegg</w:t>
            </w:r>
            <w:proofErr w:type="gramEnd"/>
            <w:r w:rsidRPr="00811217">
              <w:rPr>
                <w:b/>
                <w:bCs/>
                <w:sz w:val="20"/>
              </w:rPr>
              <w:t>:</w:t>
            </w:r>
          </w:p>
          <w:p w14:paraId="14CD34D4" w14:textId="77777777" w:rsidR="00717D41" w:rsidRPr="00811217" w:rsidRDefault="00717D41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F705E24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</w:tbl>
    <w:p w14:paraId="6B654B65" w14:textId="77777777" w:rsidR="00717D41" w:rsidRPr="00D93C42" w:rsidRDefault="00717D41">
      <w:pPr>
        <w:rPr>
          <w:highlight w:val="lightGray"/>
        </w:rPr>
      </w:pPr>
    </w:p>
    <w:p w14:paraId="280A5E86" w14:textId="77777777" w:rsidR="00717D41" w:rsidRPr="00D93C42" w:rsidRDefault="00717D41">
      <w:pPr>
        <w:rPr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7"/>
        <w:gridCol w:w="1391"/>
        <w:gridCol w:w="1761"/>
        <w:gridCol w:w="878"/>
        <w:gridCol w:w="2180"/>
      </w:tblGrid>
      <w:tr w:rsidR="00717D41" w:rsidRPr="00D93C42" w14:paraId="3AE80676" w14:textId="77777777">
        <w:tc>
          <w:tcPr>
            <w:tcW w:w="4068" w:type="dxa"/>
            <w:gridSpan w:val="2"/>
          </w:tcPr>
          <w:p w14:paraId="30D905D6" w14:textId="77777777" w:rsidR="00711C4B" w:rsidRPr="00811217" w:rsidRDefault="00717D41">
            <w:pPr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Overtidstillegg</w:t>
            </w:r>
          </w:p>
          <w:p w14:paraId="10C19D57" w14:textId="77777777" w:rsidR="00717D41" w:rsidRPr="00811217" w:rsidRDefault="00717D41">
            <w:pPr>
              <w:rPr>
                <w:sz w:val="20"/>
              </w:rPr>
            </w:pPr>
            <w:r w:rsidRPr="00811217">
              <w:rPr>
                <w:sz w:val="20"/>
              </w:rPr>
              <w:t>i forhold til ordinær timesats for mannskap og i forhold til ordinær timesats for maskiner inklusiv fører</w:t>
            </w:r>
            <w:r w:rsidRPr="00811217"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6EBDC7BA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Tillegg</w:t>
            </w:r>
          </w:p>
          <w:p w14:paraId="01A42276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0CAADF6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A806679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pris</w:t>
            </w:r>
          </w:p>
        </w:tc>
      </w:tr>
      <w:tr w:rsidR="00717D41" w:rsidRPr="00D93C42" w14:paraId="5DD1C806" w14:textId="77777777">
        <w:tc>
          <w:tcPr>
            <w:tcW w:w="4068" w:type="dxa"/>
            <w:gridSpan w:val="2"/>
          </w:tcPr>
          <w:p w14:paraId="724CBE92" w14:textId="77777777" w:rsidR="00717D41" w:rsidRPr="00D93C42" w:rsidRDefault="00717D41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>a) for vanlig overtidsarbeid</w:t>
            </w:r>
          </w:p>
          <w:p w14:paraId="0537E1DA" w14:textId="77777777" w:rsidR="00717D41" w:rsidRPr="00D93C42" w:rsidRDefault="00717D41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4BE01095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DE8FA4B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1DD70B1B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  <w:tr w:rsidR="00717D41" w:rsidRPr="00D93C42" w14:paraId="48636153" w14:textId="77777777">
        <w:tc>
          <w:tcPr>
            <w:tcW w:w="4068" w:type="dxa"/>
            <w:gridSpan w:val="2"/>
          </w:tcPr>
          <w:p w14:paraId="53F37761" w14:textId="77777777" w:rsidR="00717D41" w:rsidRPr="00D93C42" w:rsidRDefault="00717D41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 xml:space="preserve">b) hverdager </w:t>
            </w:r>
            <w:proofErr w:type="spellStart"/>
            <w:r w:rsidRPr="00D93C42">
              <w:rPr>
                <w:sz w:val="20"/>
                <w:highlight w:val="lightGray"/>
              </w:rPr>
              <w:t>kl</w:t>
            </w:r>
            <w:proofErr w:type="spellEnd"/>
            <w:r w:rsidRPr="00D93C42">
              <w:rPr>
                <w:sz w:val="20"/>
                <w:highlight w:val="lightGray"/>
              </w:rPr>
              <w:t xml:space="preserve"> 21.00 – 06.00</w:t>
            </w:r>
          </w:p>
          <w:p w14:paraId="3E379EFA" w14:textId="77777777" w:rsidR="00717D41" w:rsidRPr="00D93C42" w:rsidRDefault="00717D41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76DAB562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3F6D6544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62D2B47F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  <w:tr w:rsidR="00717D41" w:rsidRPr="00D93C42" w14:paraId="75D7F609" w14:textId="77777777">
        <w:tc>
          <w:tcPr>
            <w:tcW w:w="4068" w:type="dxa"/>
            <w:gridSpan w:val="2"/>
          </w:tcPr>
          <w:p w14:paraId="27998A4A" w14:textId="77777777" w:rsidR="00717D41" w:rsidRPr="00D93C42" w:rsidRDefault="00717D41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 xml:space="preserve">c) </w:t>
            </w:r>
            <w:proofErr w:type="spellStart"/>
            <w:r w:rsidRPr="00D93C42">
              <w:rPr>
                <w:sz w:val="20"/>
                <w:highlight w:val="lightGray"/>
              </w:rPr>
              <w:t>søn</w:t>
            </w:r>
            <w:proofErr w:type="spellEnd"/>
            <w:r w:rsidRPr="00D93C42">
              <w:rPr>
                <w:sz w:val="20"/>
                <w:highlight w:val="lightGray"/>
              </w:rPr>
              <w:t>- og helligdager (hele døgnet)</w:t>
            </w:r>
          </w:p>
          <w:p w14:paraId="485B0A41" w14:textId="77777777" w:rsidR="00717D41" w:rsidRPr="00D93C42" w:rsidRDefault="00717D41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67A5437E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4A1B177C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0C60BA4E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  <w:tr w:rsidR="00717D41" w14:paraId="3CF4C961" w14:textId="77777777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9069DD8" w14:textId="77777777" w:rsidR="00717D41" w:rsidRPr="00D93C42" w:rsidRDefault="00717D41">
            <w:pPr>
              <w:jc w:val="right"/>
              <w:rPr>
                <w:b/>
                <w:bCs/>
                <w:sz w:val="20"/>
                <w:highlight w:val="lightGray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0DE25AF0" w14:textId="77777777" w:rsidR="00717D41" w:rsidRPr="00811217" w:rsidRDefault="00717D41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overtidstillegg:</w:t>
            </w:r>
          </w:p>
          <w:p w14:paraId="3FC75938" w14:textId="77777777" w:rsidR="00717D41" w:rsidRPr="00E95499" w:rsidRDefault="00717D41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DB67D61" w14:textId="77777777" w:rsidR="00717D41" w:rsidRDefault="00717D41">
            <w:pPr>
              <w:jc w:val="right"/>
              <w:rPr>
                <w:sz w:val="20"/>
              </w:rPr>
            </w:pPr>
          </w:p>
        </w:tc>
      </w:tr>
    </w:tbl>
    <w:p w14:paraId="15DE7199" w14:textId="77777777" w:rsidR="00717D41" w:rsidRDefault="00717D41"/>
    <w:p w14:paraId="11B8A884" w14:textId="77777777" w:rsidR="00717D41" w:rsidRDefault="00717D41"/>
    <w:p w14:paraId="742590B0" w14:textId="77777777" w:rsidR="00717D41" w:rsidRDefault="00717D41">
      <w:r>
        <w:br w:type="page"/>
      </w:r>
    </w:p>
    <w:p w14:paraId="602CADBE" w14:textId="77777777" w:rsidR="00717D41" w:rsidRDefault="00717D41">
      <w:pPr>
        <w:rPr>
          <w:b/>
          <w:bCs/>
        </w:rPr>
      </w:pPr>
      <w:r>
        <w:rPr>
          <w:b/>
          <w:bCs/>
        </w:rPr>
        <w:lastRenderedPageBreak/>
        <w:t>Timepriser maskiner</w:t>
      </w:r>
    </w:p>
    <w:p w14:paraId="2D122AF7" w14:textId="77777777" w:rsidR="00717D41" w:rsidRDefault="00717D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5"/>
        <w:gridCol w:w="993"/>
        <w:gridCol w:w="993"/>
        <w:gridCol w:w="526"/>
        <w:gridCol w:w="1098"/>
        <w:gridCol w:w="1063"/>
        <w:gridCol w:w="761"/>
        <w:gridCol w:w="1198"/>
      </w:tblGrid>
      <w:tr w:rsidR="00717D41" w14:paraId="3983741B" w14:textId="77777777">
        <w:tc>
          <w:tcPr>
            <w:tcW w:w="2222" w:type="dxa"/>
          </w:tcPr>
          <w:p w14:paraId="2D071083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03112FB6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455FFC7C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0E65F0B4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77CFD0BA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7A875745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352BDAE4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6E793B29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BDF8809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097289BB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0A1A70DA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33680B3A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717D41" w14:paraId="32B97BA2" w14:textId="77777777">
        <w:trPr>
          <w:cantSplit/>
        </w:trPr>
        <w:tc>
          <w:tcPr>
            <w:tcW w:w="9003" w:type="dxa"/>
            <w:gridSpan w:val="8"/>
          </w:tcPr>
          <w:p w14:paraId="030A06F4" w14:textId="77777777" w:rsidR="00717D41" w:rsidRDefault="00717D4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717D41" w14:paraId="3FDF7749" w14:textId="77777777">
        <w:tc>
          <w:tcPr>
            <w:tcW w:w="2222" w:type="dxa"/>
            <w:shd w:val="clear" w:color="auto" w:fill="C0C0C0"/>
          </w:tcPr>
          <w:p w14:paraId="10C8CA27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01FFEB8D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51FC283C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1A05F7D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07C192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3DD9F60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837CDCF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23FB0AA1" w14:textId="77777777">
        <w:tc>
          <w:tcPr>
            <w:tcW w:w="2222" w:type="dxa"/>
            <w:shd w:val="clear" w:color="auto" w:fill="C0C0C0"/>
          </w:tcPr>
          <w:p w14:paraId="7AEFF35F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62588B21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79DE687F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45BC579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FB39E2E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8C821C8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0C4ABAE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7071EFD3" w14:textId="77777777">
        <w:tc>
          <w:tcPr>
            <w:tcW w:w="2222" w:type="dxa"/>
            <w:shd w:val="clear" w:color="auto" w:fill="C0C0C0"/>
          </w:tcPr>
          <w:p w14:paraId="70D382D9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7D4FC028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778BAC26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458241E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46E658C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A3A6CC0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E6AC0C4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021E33D" w14:textId="77777777">
        <w:tc>
          <w:tcPr>
            <w:tcW w:w="2222" w:type="dxa"/>
            <w:shd w:val="clear" w:color="auto" w:fill="C0C0C0"/>
          </w:tcPr>
          <w:p w14:paraId="5E0A5C93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4E8E5509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456107BF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672FD2F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467C2E5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BACCEB1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F822DC0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FECDD0C" w14:textId="77777777">
        <w:tc>
          <w:tcPr>
            <w:tcW w:w="2222" w:type="dxa"/>
            <w:shd w:val="clear" w:color="auto" w:fill="C0C0C0"/>
          </w:tcPr>
          <w:p w14:paraId="2F174F63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2C4D5399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2D8CD326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E8D25FC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7F6EB78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6B439E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B1E2E8E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2DE8AE4" w14:textId="77777777">
        <w:tc>
          <w:tcPr>
            <w:tcW w:w="2222" w:type="dxa"/>
            <w:shd w:val="clear" w:color="auto" w:fill="C0C0C0"/>
          </w:tcPr>
          <w:p w14:paraId="0CE8D893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5BC93041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504D17F0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89C225D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DF0AE6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FB1ED79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7F02594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74D97CA7" w14:textId="77777777">
        <w:tc>
          <w:tcPr>
            <w:tcW w:w="2222" w:type="dxa"/>
            <w:shd w:val="clear" w:color="auto" w:fill="C0C0C0"/>
          </w:tcPr>
          <w:p w14:paraId="2E83046D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734D9AE5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033C371C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81AE0A6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A2911FA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4A3943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279C723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511F75D" w14:textId="77777777">
        <w:tc>
          <w:tcPr>
            <w:tcW w:w="2222" w:type="dxa"/>
            <w:shd w:val="clear" w:color="auto" w:fill="C0C0C0"/>
          </w:tcPr>
          <w:p w14:paraId="569004EF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6E1A1ED0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7B1CF12B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05CF622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95B456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D824C19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7AAE2016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1DAF171E" w14:textId="77777777">
        <w:tc>
          <w:tcPr>
            <w:tcW w:w="2222" w:type="dxa"/>
            <w:shd w:val="clear" w:color="auto" w:fill="C0C0C0"/>
          </w:tcPr>
          <w:p w14:paraId="1D4B5892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6E918BD7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60AE96CA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4DB9B93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EC283A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9CFFA08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AB7F141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2AFB1991" w14:textId="77777777">
        <w:tc>
          <w:tcPr>
            <w:tcW w:w="2222" w:type="dxa"/>
            <w:shd w:val="clear" w:color="auto" w:fill="C0C0C0"/>
          </w:tcPr>
          <w:p w14:paraId="61169ED5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3BD82F6A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6F9FCDC5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0A5FDB8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B035F1F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B651BF4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0EE247F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33B2C89F" w14:textId="77777777">
        <w:tc>
          <w:tcPr>
            <w:tcW w:w="2222" w:type="dxa"/>
            <w:shd w:val="clear" w:color="auto" w:fill="C0C0C0"/>
          </w:tcPr>
          <w:p w14:paraId="7E10AC0F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60A5BA3A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50E629CC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8DE5213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3FF6A02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892B70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F845B64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19A2B80" w14:textId="77777777">
        <w:tc>
          <w:tcPr>
            <w:tcW w:w="2222" w:type="dxa"/>
            <w:shd w:val="clear" w:color="auto" w:fill="C0C0C0"/>
          </w:tcPr>
          <w:p w14:paraId="6CC74590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3C4A24B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992F030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5152C38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84E1E7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7F35E99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E80E33C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08B4B95" w14:textId="77777777">
        <w:tc>
          <w:tcPr>
            <w:tcW w:w="2222" w:type="dxa"/>
            <w:shd w:val="clear" w:color="auto" w:fill="C0C0C0"/>
          </w:tcPr>
          <w:p w14:paraId="1283718B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7A7A322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552A3930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E0C2E6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CA1D0EF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6D969CB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DBC6C16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7809A904" w14:textId="77777777">
        <w:tc>
          <w:tcPr>
            <w:tcW w:w="2222" w:type="dxa"/>
            <w:shd w:val="clear" w:color="auto" w:fill="C0C0C0"/>
          </w:tcPr>
          <w:p w14:paraId="7ADF4075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1B8C496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85A8C15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4BCB016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5BC0726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96AF766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7A1DF8A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1576F81C" w14:textId="77777777">
        <w:tc>
          <w:tcPr>
            <w:tcW w:w="2222" w:type="dxa"/>
            <w:shd w:val="clear" w:color="auto" w:fill="C0C0C0"/>
          </w:tcPr>
          <w:p w14:paraId="25A5F045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9FF5D9B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4B6FBA6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AE0B7D6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9F99736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72ABFDF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E0F8BE7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4C09CCCB" w14:textId="77777777">
        <w:tc>
          <w:tcPr>
            <w:tcW w:w="2222" w:type="dxa"/>
            <w:shd w:val="clear" w:color="auto" w:fill="C0C0C0"/>
          </w:tcPr>
          <w:p w14:paraId="1018FFD3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A1AF73A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78B4109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44AF5B8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AC192EC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F2E43F8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CF271F0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974E885" w14:textId="77777777">
        <w:trPr>
          <w:cantSplit/>
        </w:trPr>
        <w:tc>
          <w:tcPr>
            <w:tcW w:w="9003" w:type="dxa"/>
            <w:gridSpan w:val="8"/>
          </w:tcPr>
          <w:p w14:paraId="2F0261F6" w14:textId="77777777" w:rsidR="00717D41" w:rsidRDefault="00717D41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717D41" w14:paraId="6402DD13" w14:textId="77777777">
        <w:tc>
          <w:tcPr>
            <w:tcW w:w="2222" w:type="dxa"/>
            <w:shd w:val="clear" w:color="auto" w:fill="C0C0C0"/>
          </w:tcPr>
          <w:p w14:paraId="6508FB19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495E48C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56D8901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2DC367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4AE30AA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98DD97A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1DCF07E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40DC4562" w14:textId="77777777">
        <w:tc>
          <w:tcPr>
            <w:tcW w:w="2222" w:type="dxa"/>
            <w:shd w:val="clear" w:color="auto" w:fill="C0C0C0"/>
          </w:tcPr>
          <w:p w14:paraId="5CE810CB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DD9355B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0E0B655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7BF9F49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D4EAD81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E62FC9E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81E935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5C0E2B08" w14:textId="77777777">
        <w:tc>
          <w:tcPr>
            <w:tcW w:w="2222" w:type="dxa"/>
            <w:shd w:val="clear" w:color="auto" w:fill="C0C0C0"/>
          </w:tcPr>
          <w:p w14:paraId="5D5EA41B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2CA820B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7DEB987D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245F1F7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06062A0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CB4826B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3FC2B18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78CCAA9E" w14:textId="77777777">
        <w:tc>
          <w:tcPr>
            <w:tcW w:w="2222" w:type="dxa"/>
            <w:shd w:val="clear" w:color="auto" w:fill="C0C0C0"/>
          </w:tcPr>
          <w:p w14:paraId="2695C0A7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A0C8BFA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E62D056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FDF36E8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14A1695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25123BA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DD468FE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6F96B748" w14:textId="77777777">
        <w:tc>
          <w:tcPr>
            <w:tcW w:w="2222" w:type="dxa"/>
            <w:shd w:val="clear" w:color="auto" w:fill="C0C0C0"/>
          </w:tcPr>
          <w:p w14:paraId="5EBA6123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F2D71BA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7D70C9A1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F41641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106A3B1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6C27C50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E28000C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55A57CB6" w14:textId="77777777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040226B8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C0C0C0"/>
          </w:tcPr>
          <w:p w14:paraId="61940123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05FC8092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2DD273F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9377D4B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0CE852F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DD814DF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459167FB" w14:textId="77777777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48AE39D1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5EECEFC0" w14:textId="77777777" w:rsidR="00717D41" w:rsidRDefault="00717D41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42B67703" w14:textId="77777777" w:rsidR="00717D41" w:rsidRDefault="00717D41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D0074E5" w14:textId="77777777" w:rsidR="00717D41" w:rsidRDefault="00717D41">
            <w:pPr>
              <w:jc w:val="right"/>
              <w:rPr>
                <w:sz w:val="18"/>
              </w:rPr>
            </w:pPr>
          </w:p>
        </w:tc>
      </w:tr>
    </w:tbl>
    <w:p w14:paraId="764EEC82" w14:textId="77777777" w:rsidR="00717D41" w:rsidRDefault="00717D41"/>
    <w:p w14:paraId="4CD43FBF" w14:textId="77777777" w:rsidR="00717D41" w:rsidRDefault="00717D41"/>
    <w:p w14:paraId="059E5A6E" w14:textId="77777777" w:rsidR="00717D41" w:rsidRDefault="00717D41"/>
    <w:p w14:paraId="26FFF1D9" w14:textId="77777777" w:rsidR="00717D41" w:rsidRDefault="00717D41">
      <w:pPr>
        <w:rPr>
          <w:b/>
          <w:bCs/>
        </w:rPr>
      </w:pPr>
      <w:r>
        <w:rPr>
          <w:b/>
          <w:bCs/>
        </w:rPr>
        <w:t>Sum mannskap og maskiner</w:t>
      </w:r>
    </w:p>
    <w:p w14:paraId="43EDDB09" w14:textId="77777777" w:rsidR="00717D41" w:rsidRDefault="00717D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0"/>
        <w:gridCol w:w="2517"/>
      </w:tblGrid>
      <w:tr w:rsidR="00717D41" w14:paraId="7B692633" w14:textId="77777777" w:rsidTr="00811217">
        <w:tc>
          <w:tcPr>
            <w:tcW w:w="6260" w:type="dxa"/>
          </w:tcPr>
          <w:p w14:paraId="16F8D3DF" w14:textId="77777777" w:rsidR="00717D41" w:rsidRDefault="00717D41">
            <w:r>
              <w:t xml:space="preserve">Sum mannskap, </w:t>
            </w:r>
            <w:proofErr w:type="gramStart"/>
            <w:r>
              <w:t>eksklusiv overtidstillegg</w:t>
            </w:r>
            <w:proofErr w:type="gramEnd"/>
          </w:p>
          <w:p w14:paraId="62E4BF31" w14:textId="77777777" w:rsidR="00717D41" w:rsidRDefault="00717D41"/>
        </w:tc>
        <w:tc>
          <w:tcPr>
            <w:tcW w:w="2517" w:type="dxa"/>
            <w:vAlign w:val="center"/>
          </w:tcPr>
          <w:p w14:paraId="7C87A8F1" w14:textId="77777777" w:rsidR="00717D41" w:rsidRDefault="00717D41">
            <w:pPr>
              <w:jc w:val="right"/>
            </w:pPr>
          </w:p>
        </w:tc>
      </w:tr>
      <w:tr w:rsidR="00717D41" w14:paraId="79548E92" w14:textId="77777777" w:rsidTr="00811217">
        <w:tc>
          <w:tcPr>
            <w:tcW w:w="6260" w:type="dxa"/>
          </w:tcPr>
          <w:p w14:paraId="0BEB6E16" w14:textId="77777777" w:rsidR="00717D41" w:rsidRDefault="00717D41">
            <w:r>
              <w:t>Sum overtidstillegg</w:t>
            </w:r>
          </w:p>
          <w:p w14:paraId="61EB09B2" w14:textId="77777777" w:rsidR="00717D41" w:rsidRDefault="00717D41"/>
        </w:tc>
        <w:tc>
          <w:tcPr>
            <w:tcW w:w="2517" w:type="dxa"/>
            <w:vAlign w:val="center"/>
          </w:tcPr>
          <w:p w14:paraId="10DFEB5A" w14:textId="77777777" w:rsidR="00717D41" w:rsidRDefault="00717D41">
            <w:pPr>
              <w:jc w:val="right"/>
            </w:pPr>
          </w:p>
        </w:tc>
      </w:tr>
      <w:tr w:rsidR="00717D41" w14:paraId="62944105" w14:textId="77777777" w:rsidTr="00811217">
        <w:tc>
          <w:tcPr>
            <w:tcW w:w="6260" w:type="dxa"/>
            <w:tcBorders>
              <w:bottom w:val="single" w:sz="4" w:space="0" w:color="auto"/>
            </w:tcBorders>
          </w:tcPr>
          <w:p w14:paraId="091759E6" w14:textId="77777777" w:rsidR="00717D41" w:rsidRDefault="00717D41">
            <w:r>
              <w:t>Sum maskiner</w:t>
            </w:r>
          </w:p>
          <w:p w14:paraId="5FE0710B" w14:textId="77777777" w:rsidR="00717D41" w:rsidRDefault="00717D41"/>
        </w:tc>
        <w:tc>
          <w:tcPr>
            <w:tcW w:w="2517" w:type="dxa"/>
            <w:vAlign w:val="center"/>
          </w:tcPr>
          <w:p w14:paraId="405D9E72" w14:textId="77777777" w:rsidR="00717D41" w:rsidRDefault="00717D41">
            <w:pPr>
              <w:jc w:val="right"/>
            </w:pPr>
          </w:p>
        </w:tc>
      </w:tr>
      <w:tr w:rsidR="00717D41" w14:paraId="2CBACA02" w14:textId="77777777" w:rsidTr="00811217">
        <w:tc>
          <w:tcPr>
            <w:tcW w:w="6260" w:type="dxa"/>
            <w:tcBorders>
              <w:left w:val="nil"/>
              <w:bottom w:val="single" w:sz="4" w:space="0" w:color="auto"/>
            </w:tcBorders>
          </w:tcPr>
          <w:p w14:paraId="6C8F5333" w14:textId="77777777" w:rsidR="00717D41" w:rsidRDefault="00717D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5177CB6E" w14:textId="77777777" w:rsidR="00717D41" w:rsidRDefault="00717D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17" w:type="dxa"/>
            <w:vAlign w:val="center"/>
          </w:tcPr>
          <w:p w14:paraId="7BC41732" w14:textId="77777777" w:rsidR="00717D41" w:rsidRDefault="00717D41">
            <w:pPr>
              <w:jc w:val="right"/>
            </w:pPr>
          </w:p>
        </w:tc>
      </w:tr>
    </w:tbl>
    <w:p w14:paraId="14E4777C" w14:textId="1E50B18E" w:rsidR="00717D41" w:rsidRDefault="00717D41"/>
    <w:p w14:paraId="18B8570D" w14:textId="77777777" w:rsidR="00E95499" w:rsidRDefault="00E95499"/>
    <w:tbl>
      <w:tblPr>
        <w:tblW w:w="89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8"/>
        <w:gridCol w:w="5220"/>
      </w:tblGrid>
      <w:tr w:rsidR="00E95499" w14:paraId="6ED2A4E7" w14:textId="77777777" w:rsidTr="00E95499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348E" w14:textId="77777777" w:rsidR="00E95499" w:rsidRDefault="00E95499"/>
          <w:p w14:paraId="34602545" w14:textId="77777777" w:rsidR="00E95499" w:rsidRDefault="00E95499">
            <w: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A14E" w14:textId="77777777" w:rsidR="00E95499" w:rsidRDefault="00E95499"/>
          <w:p w14:paraId="197313FE" w14:textId="77777777" w:rsidR="00E95499" w:rsidRDefault="00E95499"/>
        </w:tc>
      </w:tr>
      <w:tr w:rsidR="00E95499" w14:paraId="6B2665CB" w14:textId="77777777" w:rsidTr="00E95499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2383" w14:textId="77777777" w:rsidR="00E95499" w:rsidRDefault="00E95499"/>
          <w:p w14:paraId="6D181A26" w14:textId="77777777" w:rsidR="00E95499" w:rsidRDefault="00E95499">
            <w:r>
              <w:t>Fullstendig firmanavn:</w:t>
            </w:r>
          </w:p>
        </w:tc>
        <w:tc>
          <w:tcPr>
            <w:tcW w:w="5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02189" w14:textId="77777777" w:rsidR="00E95499" w:rsidRDefault="00E95499"/>
          <w:p w14:paraId="100356D2" w14:textId="77777777" w:rsidR="00E95499" w:rsidRDefault="00E95499"/>
        </w:tc>
      </w:tr>
    </w:tbl>
    <w:p w14:paraId="1BC891D6" w14:textId="77777777" w:rsidR="00717D41" w:rsidRDefault="00717D41"/>
    <w:sectPr w:rsidR="00717D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57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40B31" w14:textId="77777777" w:rsidR="005F0EA9" w:rsidRDefault="005F0EA9">
      <w:r>
        <w:separator/>
      </w:r>
    </w:p>
  </w:endnote>
  <w:endnote w:type="continuationSeparator" w:id="0">
    <w:p w14:paraId="3BAB55B6" w14:textId="77777777" w:rsidR="005F0EA9" w:rsidRDefault="005F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AB89" w14:textId="77777777" w:rsidR="00B02821" w:rsidRDefault="00B0282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A8167" w14:textId="77777777" w:rsidR="008A453B" w:rsidRPr="00CC4895" w:rsidRDefault="008A453B" w:rsidP="008A453B">
    <w:pPr>
      <w:pStyle w:val="Bunntekst"/>
      <w:rPr>
        <w:sz w:val="16"/>
        <w:szCs w:val="16"/>
      </w:rPr>
    </w:pPr>
    <w:r w:rsidRPr="00CC4895">
      <w:rPr>
        <w:sz w:val="16"/>
        <w:szCs w:val="16"/>
      </w:rPr>
      <w:t>Maldokument vegoppmerkingskontrakt – Drift og vedlikehold – Under EØS-terskelverdi – 8406 – Åpen tilbudskonkurranse.</w:t>
    </w:r>
  </w:p>
  <w:p w14:paraId="5914CD35" w14:textId="27E2C892" w:rsidR="000D749C" w:rsidRPr="008A453B" w:rsidRDefault="008A453B" w:rsidP="008A453B">
    <w:pPr>
      <w:pStyle w:val="Bunntekst"/>
    </w:pPr>
    <w:r w:rsidRPr="00CC4895">
      <w:rPr>
        <w:sz w:val="16"/>
        <w:szCs w:val="16"/>
      </w:rPr>
      <w:t xml:space="preserve">Versjon </w:t>
    </w:r>
    <w:r w:rsidRPr="00CC4895">
      <w:rPr>
        <w:sz w:val="16"/>
        <w:szCs w:val="16"/>
      </w:rPr>
      <w:t>202</w:t>
    </w:r>
    <w:r w:rsidR="00B650A6">
      <w:rPr>
        <w:sz w:val="16"/>
        <w:szCs w:val="16"/>
      </w:rPr>
      <w:t>2-</w:t>
    </w:r>
    <w:r w:rsidR="00B02821">
      <w:rPr>
        <w:sz w:val="16"/>
        <w:szCs w:val="16"/>
      </w:rPr>
      <w:t>12-21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E9DF" w14:textId="77777777" w:rsidR="00B02821" w:rsidRDefault="00B0282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F84A6" w14:textId="77777777" w:rsidR="005F0EA9" w:rsidRDefault="005F0EA9">
      <w:r>
        <w:separator/>
      </w:r>
    </w:p>
  </w:footnote>
  <w:footnote w:type="continuationSeparator" w:id="0">
    <w:p w14:paraId="2D3A53F2" w14:textId="77777777" w:rsidR="005F0EA9" w:rsidRDefault="005F0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94DEC" w14:textId="77777777" w:rsidR="00B02821" w:rsidRDefault="00B0282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ABE9" w14:textId="3B3B2733" w:rsidR="00413A9A" w:rsidRDefault="00413A9A">
    <w:pPr>
      <w:pStyle w:val="Topptekst"/>
      <w:tabs>
        <w:tab w:val="clear" w:pos="9072"/>
        <w:tab w:val="right" w:pos="8820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  <w:t xml:space="preserve">E4 -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E448B4">
      <w:rPr>
        <w:rStyle w:val="Sidetall"/>
        <w:noProof/>
        <w:sz w:val="20"/>
      </w:rPr>
      <w:t>1</w:t>
    </w:r>
    <w:r>
      <w:rPr>
        <w:rStyle w:val="Sidetall"/>
        <w:sz w:val="20"/>
      </w:rPr>
      <w:fldChar w:fldCharType="end"/>
    </w:r>
  </w:p>
  <w:p w14:paraId="3798D6F9" w14:textId="77777777" w:rsidR="00024288" w:rsidRDefault="00024288" w:rsidP="00024288">
    <w:pPr>
      <w:pStyle w:val="Topptekst"/>
      <w:rPr>
        <w:sz w:val="20"/>
      </w:rPr>
    </w:pPr>
    <w:r w:rsidRPr="00416534">
      <w:rPr>
        <w:sz w:val="20"/>
      </w:rPr>
      <w:t>Vegoppmerking</w:t>
    </w:r>
  </w:p>
  <w:p w14:paraId="7D7BD350" w14:textId="0DC57FC9" w:rsidR="00024288" w:rsidRDefault="00024288" w:rsidP="00024288">
    <w:pPr>
      <w:pStyle w:val="Topptekst"/>
      <w:rPr>
        <w:sz w:val="20"/>
      </w:rPr>
    </w:pPr>
    <w:r w:rsidRPr="0072307D">
      <w:rPr>
        <w:sz w:val="20"/>
        <w:highlight w:val="lightGray"/>
      </w:rPr>
      <w:t>Kontraktnavn</w:t>
    </w:r>
    <w:r w:rsidR="00A47B9A">
      <w:rPr>
        <w:sz w:val="20"/>
      </w:rPr>
      <w:t xml:space="preserve"> 202</w:t>
    </w:r>
    <w:r w:rsidR="00A47B9A" w:rsidRPr="00811217">
      <w:rPr>
        <w:sz w:val="20"/>
        <w:highlight w:val="lightGray"/>
      </w:rPr>
      <w:t>å</w:t>
    </w:r>
    <w:r w:rsidR="00A47B9A">
      <w:rPr>
        <w:sz w:val="20"/>
      </w:rPr>
      <w:t xml:space="preserve"> – 202</w:t>
    </w:r>
    <w:r w:rsidR="00A47B9A" w:rsidRPr="00811217">
      <w:rPr>
        <w:sz w:val="20"/>
        <w:highlight w:val="lightGray"/>
      </w:rPr>
      <w:t>å</w:t>
    </w:r>
  </w:p>
  <w:p w14:paraId="1266A17F" w14:textId="77777777" w:rsidR="00413A9A" w:rsidRDefault="00413A9A">
    <w:pPr>
      <w:pStyle w:val="Topptekst"/>
      <w:rPr>
        <w:b/>
        <w:bCs/>
        <w:sz w:val="20"/>
      </w:rPr>
    </w:pPr>
    <w:r>
      <w:rPr>
        <w:b/>
        <w:bCs/>
        <w:sz w:val="20"/>
      </w:rPr>
      <w:t>E Svardokumenter</w:t>
    </w:r>
  </w:p>
  <w:p w14:paraId="064E3B50" w14:textId="675BAE4F" w:rsidR="00413A9A" w:rsidRDefault="00413A9A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>E4 Prisskjema: Timepriser for mannskap og maskiner</w:t>
    </w:r>
    <w:r>
      <w:rPr>
        <w:b/>
        <w:bCs/>
        <w:sz w:val="20"/>
      </w:rPr>
      <w:tab/>
    </w:r>
    <w:r w:rsidR="00024288" w:rsidRPr="00811217">
      <w:rPr>
        <w:sz w:val="20"/>
      </w:rPr>
      <w:t>20</w:t>
    </w:r>
    <w:r w:rsidR="00A47B9A" w:rsidRPr="00811217">
      <w:rPr>
        <w:sz w:val="20"/>
      </w:rPr>
      <w:t>2</w:t>
    </w:r>
    <w:r w:rsidR="00024288">
      <w:rPr>
        <w:sz w:val="20"/>
        <w:highlight w:val="lightGray"/>
      </w:rPr>
      <w:t>å-</w:t>
    </w:r>
    <w:r w:rsidRPr="00711C4B">
      <w:rPr>
        <w:sz w:val="20"/>
        <w:highlight w:val="lightGray"/>
      </w:rPr>
      <w:t>mm</w:t>
    </w:r>
    <w:r>
      <w:rPr>
        <w:sz w:val="20"/>
        <w:highlight w:val="lightGray"/>
      </w:rPr>
      <w:t>-dd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B129E" w14:textId="77777777" w:rsidR="00B02821" w:rsidRDefault="00B0282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20B"/>
    <w:rsid w:val="00024288"/>
    <w:rsid w:val="00024394"/>
    <w:rsid w:val="000D749C"/>
    <w:rsid w:val="00135975"/>
    <w:rsid w:val="00161CC7"/>
    <w:rsid w:val="00254340"/>
    <w:rsid w:val="002C7360"/>
    <w:rsid w:val="002E33B9"/>
    <w:rsid w:val="003000EB"/>
    <w:rsid w:val="003600F9"/>
    <w:rsid w:val="00413A9A"/>
    <w:rsid w:val="00472890"/>
    <w:rsid w:val="005F0EA9"/>
    <w:rsid w:val="00711C4B"/>
    <w:rsid w:val="00717D41"/>
    <w:rsid w:val="00733468"/>
    <w:rsid w:val="007E7DE2"/>
    <w:rsid w:val="00811217"/>
    <w:rsid w:val="0086288C"/>
    <w:rsid w:val="00892EA1"/>
    <w:rsid w:val="008A453B"/>
    <w:rsid w:val="008C195F"/>
    <w:rsid w:val="00973675"/>
    <w:rsid w:val="00980BE3"/>
    <w:rsid w:val="009B0EAC"/>
    <w:rsid w:val="00A47B9A"/>
    <w:rsid w:val="00AB120B"/>
    <w:rsid w:val="00B02821"/>
    <w:rsid w:val="00B650A6"/>
    <w:rsid w:val="00BA136A"/>
    <w:rsid w:val="00C64A2C"/>
    <w:rsid w:val="00D20417"/>
    <w:rsid w:val="00D72AFC"/>
    <w:rsid w:val="00D93C42"/>
    <w:rsid w:val="00DC4984"/>
    <w:rsid w:val="00E448B4"/>
    <w:rsid w:val="00E73AA2"/>
    <w:rsid w:val="00E95499"/>
    <w:rsid w:val="00F26F57"/>
    <w:rsid w:val="00FD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A632192"/>
  <w15:docId w15:val="{AFC5914E-95A2-4D72-9C37-96353D22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customStyle="1" w:styleId="BunntekstTegn">
    <w:name w:val="Bunntekst Tegn"/>
    <w:basedOn w:val="Standardskriftforavsnitt"/>
    <w:link w:val="Bunntekst"/>
    <w:uiPriority w:val="99"/>
    <w:rsid w:val="000D749C"/>
    <w:rPr>
      <w:sz w:val="24"/>
      <w:szCs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024288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47B9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47B9A"/>
    <w:rPr>
      <w:rFonts w:ascii="Segoe UI" w:hAnsi="Segoe UI" w:cs="Segoe UI"/>
      <w:sz w:val="18"/>
      <w:szCs w:val="18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47B9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47B9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47B9A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47B9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47B9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2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E4_Prisskjema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E1264-982B-4B0E-BABF-052D1A04ABB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eae3e8e-208c-4b8a-be05-3e30f474ae0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5BFE49-5876-414E-9245-ED8689FB1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BC80F-CF8A-470C-99E1-50120C464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078EB5-3D9E-463B-B339-4F07EFE42D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8433B03-665C-4C98-A156-F45216D28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R763V_E4_Prisskjema_20161201</Template>
  <TotalTime>1</TotalTime>
  <Pages>2</Pages>
  <Words>152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4</cp:revision>
  <cp:lastPrinted>2010-05-25T16:55:00Z</cp:lastPrinted>
  <dcterms:created xsi:type="dcterms:W3CDTF">2022-01-28T12:16:00Z</dcterms:created>
  <dcterms:modified xsi:type="dcterms:W3CDTF">2022-12-21T12:54:00Z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9100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20" name="lcf76f155ced4ddcb4097134ff3c332f">
    <vt:lpwstr/>
  </property>
</Properties>
</file>